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1CCBE" w14:textId="0C5254A7" w:rsidR="00BA00AB" w:rsidRDefault="009B41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MARTYN</w:t>
      </w:r>
      <w:r>
        <w:rPr>
          <w:rFonts w:ascii="Times New Roman" w:hAnsi="Times New Roman" w:cs="Times New Roman"/>
          <w:sz w:val="24"/>
          <w:szCs w:val="24"/>
        </w:rPr>
        <w:t xml:space="preserve">      (d.1403)</w:t>
      </w:r>
    </w:p>
    <w:p w14:paraId="4D863800" w14:textId="311F2DB8" w:rsidR="009B41E1" w:rsidRDefault="009B41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9BDE5" w14:textId="2066A9B3" w:rsidR="009B41E1" w:rsidRDefault="009B41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83CC5D" w14:textId="77777777" w:rsidR="009B41E1" w:rsidRDefault="009B41E1" w:rsidP="009B41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dead by this time.    </w:t>
      </w:r>
      <w:r>
        <w:rPr>
          <w:rFonts w:ascii="Times New Roman" w:hAnsi="Times New Roman" w:cs="Times New Roman"/>
          <w:sz w:val="24"/>
          <w:szCs w:val="24"/>
        </w:rPr>
        <w:t>(C.F.R. 1399-1405 p.222)</w:t>
      </w:r>
    </w:p>
    <w:p w14:paraId="1D88F1A6" w14:textId="64FEF54A" w:rsidR="009B41E1" w:rsidRDefault="009B41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15152A" w14:textId="57D9BAB5" w:rsidR="009B41E1" w:rsidRDefault="009B41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DC9269" w14:textId="66E9AC1F" w:rsidR="009B41E1" w:rsidRDefault="009B41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D0345" w14:textId="07E74BB2" w:rsidR="009B41E1" w:rsidRPr="009B41E1" w:rsidRDefault="009B41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2021</w:t>
      </w:r>
    </w:p>
    <w:sectPr w:rsidR="009B41E1" w:rsidRPr="009B41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351E" w14:textId="77777777" w:rsidR="009B41E1" w:rsidRDefault="009B41E1" w:rsidP="009139A6">
      <w:r>
        <w:separator/>
      </w:r>
    </w:p>
  </w:endnote>
  <w:endnote w:type="continuationSeparator" w:id="0">
    <w:p w14:paraId="7A8AC0C2" w14:textId="77777777" w:rsidR="009B41E1" w:rsidRDefault="009B41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5B9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65C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F9F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8661A" w14:textId="77777777" w:rsidR="009B41E1" w:rsidRDefault="009B41E1" w:rsidP="009139A6">
      <w:r>
        <w:separator/>
      </w:r>
    </w:p>
  </w:footnote>
  <w:footnote w:type="continuationSeparator" w:id="0">
    <w:p w14:paraId="2A415C30" w14:textId="77777777" w:rsidR="009B41E1" w:rsidRDefault="009B41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B86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65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010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1E1"/>
    <w:rsid w:val="000666E0"/>
    <w:rsid w:val="002510B7"/>
    <w:rsid w:val="005C130B"/>
    <w:rsid w:val="00826F5C"/>
    <w:rsid w:val="009139A6"/>
    <w:rsid w:val="009448BB"/>
    <w:rsid w:val="009B41E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A60C6"/>
  <w15:chartTrackingRefBased/>
  <w15:docId w15:val="{7BE7828A-9ECD-4887-AE5A-DED0F768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2021-06-07T19:08:00Z</dcterms:created>
  <dcterms:modified xsi:type="dcterms:W3CDTF">2021-06-07T19:13:00Z</dcterms:modified>
</cp:coreProperties>
</file>